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5CB" w:rsidRDefault="00D265CB" w:rsidP="00D265CB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Walter PLATFOTE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D265CB" w:rsidRDefault="00D265CB" w:rsidP="00D265CB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Shipdam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Husbandman.</w:t>
      </w:r>
    </w:p>
    <w:p w:rsidR="00D265CB" w:rsidRDefault="00D265CB" w:rsidP="00D265CB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D265CB" w:rsidRDefault="00D265CB" w:rsidP="00D265CB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D265CB" w:rsidRDefault="00D265CB" w:rsidP="00D265CB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D265CB" w:rsidRDefault="00D265CB" w:rsidP="00D265CB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A3911" w:rsidRDefault="006A3911" w:rsidP="006A3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Dauson</w:t>
      </w:r>
      <w:proofErr w:type="spellEnd"/>
      <w:r>
        <w:rPr>
          <w:rFonts w:ascii="Times New Roman" w:hAnsi="Times New Roman" w:cs="Times New Roman"/>
        </w:rPr>
        <w:t xml:space="preserve">(q.v.) brought a plaint of trespass against him, John </w:t>
      </w:r>
    </w:p>
    <w:p w:rsidR="006A3911" w:rsidRDefault="006A3911" w:rsidP="006A3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Shipdam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Toly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Scarning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6A3911" w:rsidRDefault="006A3911" w:rsidP="006A3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Neuman of Westfield(q.v.).</w:t>
      </w:r>
    </w:p>
    <w:p w:rsidR="006A3911" w:rsidRDefault="006A3911" w:rsidP="006A3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(http://aalt.law.uh.edu/Indices/CP40Indices/CP40no888Pl.htm)</w:t>
      </w:r>
    </w:p>
    <w:p w:rsidR="00D265CB" w:rsidRDefault="00D265CB" w:rsidP="00D265CB">
      <w:pPr>
        <w:rPr>
          <w:rFonts w:ascii="Times New Roman" w:hAnsi="Times New Roman" w:cs="Times New Roman"/>
        </w:rPr>
      </w:pPr>
    </w:p>
    <w:p w:rsidR="00D265CB" w:rsidRDefault="00D265CB" w:rsidP="00D265CB">
      <w:pPr>
        <w:rPr>
          <w:rFonts w:ascii="Times New Roman" w:hAnsi="Times New Roman" w:cs="Times New Roman"/>
        </w:rPr>
      </w:pPr>
    </w:p>
    <w:p w:rsidR="00D265CB" w:rsidRDefault="00D265CB" w:rsidP="00D265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A3911" w:rsidRDefault="006A3911" w:rsidP="00D265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February 2018</w:t>
      </w:r>
      <w:bookmarkStart w:id="0" w:name="_GoBack"/>
      <w:bookmarkEnd w:id="0"/>
    </w:p>
    <w:p w:rsidR="006B2F86" w:rsidRPr="00E71FC3" w:rsidRDefault="006A391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5CB" w:rsidRDefault="00D265CB" w:rsidP="00E71FC3">
      <w:r>
        <w:separator/>
      </w:r>
    </w:p>
  </w:endnote>
  <w:endnote w:type="continuationSeparator" w:id="0">
    <w:p w:rsidR="00D265CB" w:rsidRDefault="00D265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5CB" w:rsidRDefault="00D265CB" w:rsidP="00E71FC3">
      <w:r>
        <w:separator/>
      </w:r>
    </w:p>
  </w:footnote>
  <w:footnote w:type="continuationSeparator" w:id="0">
    <w:p w:rsidR="00D265CB" w:rsidRDefault="00D265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5CB"/>
    <w:rsid w:val="001A7C09"/>
    <w:rsid w:val="00577BD5"/>
    <w:rsid w:val="00656CBA"/>
    <w:rsid w:val="006A1F77"/>
    <w:rsid w:val="006A3911"/>
    <w:rsid w:val="00733BE7"/>
    <w:rsid w:val="00AB52E8"/>
    <w:rsid w:val="00B16D3F"/>
    <w:rsid w:val="00BB41AC"/>
    <w:rsid w:val="00D265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768B7"/>
  <w15:chartTrackingRefBased/>
  <w15:docId w15:val="{CC885FC8-97D0-4DF5-A0C7-C586EA9C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65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26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2017-03-29T20:19:00Z</dcterms:created>
  <dcterms:modified xsi:type="dcterms:W3CDTF">2018-02-17T20:34:00Z</dcterms:modified>
</cp:coreProperties>
</file>